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5EB6" w:rsidRDefault="00985EB6" w:rsidP="00985E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BURTON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85EB6" w:rsidRDefault="00985EB6" w:rsidP="00985E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Hillam</w:t>
      </w:r>
      <w:proofErr w:type="spellEnd"/>
      <w:r>
        <w:rPr>
          <w:rFonts w:ascii="Times New Roman" w:hAnsi="Times New Roman" w:cs="Times New Roman"/>
        </w:rPr>
        <w:t>, West Riding of Yorkshire. Husbandman.</w:t>
      </w:r>
    </w:p>
    <w:p w:rsidR="00985EB6" w:rsidRDefault="00985EB6" w:rsidP="00985EB6">
      <w:pPr>
        <w:rPr>
          <w:rFonts w:ascii="Times New Roman" w:hAnsi="Times New Roman" w:cs="Times New Roman"/>
        </w:rPr>
      </w:pPr>
    </w:p>
    <w:p w:rsidR="00985EB6" w:rsidRDefault="00985EB6" w:rsidP="00985EB6">
      <w:pPr>
        <w:rPr>
          <w:rFonts w:ascii="Times New Roman" w:hAnsi="Times New Roman" w:cs="Times New Roman"/>
        </w:rPr>
      </w:pPr>
    </w:p>
    <w:p w:rsidR="00985EB6" w:rsidRDefault="00985EB6" w:rsidP="00985E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Darcy(q.v.) brought a plaint of trespass and taking against him,</w:t>
      </w:r>
    </w:p>
    <w:p w:rsidR="00985EB6" w:rsidRDefault="00985EB6" w:rsidP="00985E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Hamond(q.v.), John Richardson(q.v.) and Richard Welles(q.v.), </w:t>
      </w:r>
    </w:p>
    <w:p w:rsidR="00985EB6" w:rsidRDefault="00985EB6" w:rsidP="00985E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Hillam</w:t>
      </w:r>
      <w:proofErr w:type="spellEnd"/>
      <w:r>
        <w:rPr>
          <w:rFonts w:ascii="Times New Roman" w:hAnsi="Times New Roman" w:cs="Times New Roman"/>
        </w:rPr>
        <w:t>.</w:t>
      </w:r>
    </w:p>
    <w:p w:rsidR="00985EB6" w:rsidRDefault="00985EB6" w:rsidP="00985E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985EB6" w:rsidRDefault="00985EB6" w:rsidP="00985EB6">
      <w:pPr>
        <w:rPr>
          <w:rFonts w:ascii="Times New Roman" w:hAnsi="Times New Roman" w:cs="Times New Roman"/>
        </w:rPr>
      </w:pPr>
    </w:p>
    <w:p w:rsidR="00985EB6" w:rsidRDefault="00985EB6" w:rsidP="00985EB6">
      <w:pPr>
        <w:rPr>
          <w:rFonts w:ascii="Times New Roman" w:hAnsi="Times New Roman" w:cs="Times New Roman"/>
        </w:rPr>
      </w:pPr>
    </w:p>
    <w:p w:rsidR="00985EB6" w:rsidRDefault="00985EB6" w:rsidP="00985E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September 2017</w:t>
      </w:r>
    </w:p>
    <w:p w:rsidR="006B2F86" w:rsidRPr="00E71FC3" w:rsidRDefault="00985EB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5EB6" w:rsidRDefault="00985EB6" w:rsidP="00E71FC3">
      <w:r>
        <w:separator/>
      </w:r>
    </w:p>
  </w:endnote>
  <w:endnote w:type="continuationSeparator" w:id="0">
    <w:p w:rsidR="00985EB6" w:rsidRDefault="00985EB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5EB6" w:rsidRDefault="00985EB6" w:rsidP="00E71FC3">
      <w:r>
        <w:separator/>
      </w:r>
    </w:p>
  </w:footnote>
  <w:footnote w:type="continuationSeparator" w:id="0">
    <w:p w:rsidR="00985EB6" w:rsidRDefault="00985EB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EB6"/>
    <w:rsid w:val="001A7C09"/>
    <w:rsid w:val="00577BD5"/>
    <w:rsid w:val="00656CBA"/>
    <w:rsid w:val="006A1F77"/>
    <w:rsid w:val="00733BE7"/>
    <w:rsid w:val="00985EB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42CE52-3966-4533-B4EF-67BEC446C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5EB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85E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2017-09-08T19:22:00Z</dcterms:created>
  <dcterms:modified xsi:type="dcterms:W3CDTF">2017-09-08T19:23:00Z</dcterms:modified>
</cp:coreProperties>
</file>